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F77E8" w14:textId="35073C3D" w:rsidR="001C0671" w:rsidRPr="000C5734" w:rsidRDefault="001C0671" w:rsidP="001C0671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>
        <w:t>7</w:t>
      </w:r>
      <w:r w:rsidRPr="000C5734">
        <w:rPr>
          <w:lang w:val="en-US"/>
        </w:rPr>
        <w:tab/>
      </w:r>
      <w:r>
        <w:rPr>
          <w:lang w:val="en-US"/>
        </w:rPr>
        <w:t>R1-1</w:t>
      </w:r>
      <w:r w:rsidRPr="00EC6AEF">
        <w:rPr>
          <w:lang w:val="en-US"/>
        </w:rPr>
        <w:t>9</w:t>
      </w:r>
      <w:r w:rsidR="0001464C" w:rsidRPr="00EC6AEF">
        <w:t>07419</w:t>
      </w:r>
    </w:p>
    <w:p w14:paraId="5C67D539" w14:textId="77777777" w:rsidR="001C0671" w:rsidRPr="00B57B02" w:rsidRDefault="001C0671" w:rsidP="001C0671">
      <w:pPr>
        <w:pStyle w:val="3GPPHeader"/>
        <w:rPr>
          <w:lang w:val="en-US"/>
        </w:rPr>
      </w:pPr>
      <w:r>
        <w:t>Reno</w:t>
      </w:r>
      <w:r w:rsidRPr="00B57B02">
        <w:rPr>
          <w:lang w:val="en-US"/>
        </w:rPr>
        <w:t xml:space="preserve">, </w:t>
      </w:r>
      <w:r>
        <w:t>USA</w:t>
      </w:r>
      <w:r w:rsidRPr="00B57B02">
        <w:rPr>
          <w:lang w:val="en-US"/>
        </w:rPr>
        <w:t xml:space="preserve">, </w:t>
      </w:r>
      <w:r>
        <w:t>May 13th-17th</w:t>
      </w:r>
      <w:r w:rsidRPr="00B57B02">
        <w:rPr>
          <w:lang w:val="en-US"/>
        </w:rPr>
        <w:t>, 2019</w:t>
      </w:r>
    </w:p>
    <w:p w14:paraId="079346D6" w14:textId="77777777" w:rsidR="006F07D6" w:rsidRPr="00045AA3" w:rsidRDefault="006F07D6" w:rsidP="006F07D6">
      <w:pPr>
        <w:pStyle w:val="3GPPHeader"/>
        <w:rPr>
          <w:lang w:val="en-US"/>
        </w:rPr>
      </w:pPr>
    </w:p>
    <w:p w14:paraId="38112F2C" w14:textId="77777777" w:rsidR="006F07D6" w:rsidRPr="00327997" w:rsidRDefault="006F07D6" w:rsidP="006F07D6">
      <w:pPr>
        <w:pStyle w:val="3GPPHeader"/>
      </w:pPr>
      <w:r w:rsidRPr="00327997">
        <w:t>Source:</w:t>
      </w:r>
      <w:r w:rsidRPr="00327997">
        <w:tab/>
        <w:t>Ericsson</w:t>
      </w:r>
    </w:p>
    <w:p w14:paraId="064B8401" w14:textId="48555532" w:rsidR="006F07D6" w:rsidRPr="00561DAC" w:rsidRDefault="006F07D6" w:rsidP="006F07D6">
      <w:pPr>
        <w:pStyle w:val="3GPPHeader"/>
      </w:pPr>
      <w:r w:rsidRPr="00327997">
        <w:t>Title:</w:t>
      </w:r>
      <w:r w:rsidRPr="00327997">
        <w:tab/>
      </w:r>
      <w:r w:rsidR="0020534D" w:rsidRPr="0020534D">
        <w:t xml:space="preserve">On </w:t>
      </w:r>
      <w:r w:rsidR="0001464C">
        <w:t>low PAPR RS for PUCCH Format 4</w:t>
      </w:r>
    </w:p>
    <w:p w14:paraId="1A13C5C0" w14:textId="18C19870" w:rsidR="006F07D6" w:rsidRPr="00B91755" w:rsidRDefault="006F07D6" w:rsidP="006F07D6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Pr="00CE540B">
        <w:rPr>
          <w:lang w:val="en-US"/>
        </w:rPr>
        <w:t>7.2.8.</w:t>
      </w:r>
      <w:r w:rsidR="001C0671">
        <w:rPr>
          <w:lang w:val="en-US"/>
        </w:rPr>
        <w:t>5</w:t>
      </w:r>
    </w:p>
    <w:p w14:paraId="039610C0" w14:textId="77777777" w:rsidR="006F07D6" w:rsidRPr="00CE0424" w:rsidRDefault="006F07D6" w:rsidP="006F07D6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3CFB26DD" w14:textId="43467B11" w:rsidR="00746471" w:rsidRDefault="0001464C" w:rsidP="0005092A">
      <w:pPr>
        <w:pStyle w:val="Heading1"/>
      </w:pPr>
      <w:r>
        <w:t xml:space="preserve">Discussion </w:t>
      </w:r>
    </w:p>
    <w:p w14:paraId="6C9628B3" w14:textId="3EF97F56" w:rsidR="0052125D" w:rsidRDefault="005049DC" w:rsidP="005049DC">
      <w:r>
        <w:t>A</w:t>
      </w:r>
      <w:r w:rsidR="00EC6AEF">
        <w:t xml:space="preserve"> Rel.16</w:t>
      </w:r>
      <w:r>
        <w:t xml:space="preserve"> agreement has been made that the PUCCH multiplexing capacity when Rel-16 DMRS is configured for pi/2 BPSK PUCCH is a single port. However, for PUCCH Format 4, this </w:t>
      </w:r>
      <w:r w:rsidR="004C6136">
        <w:t xml:space="preserve">agreement </w:t>
      </w:r>
      <w:r>
        <w:t xml:space="preserve">leads to </w:t>
      </w:r>
      <w:r w:rsidR="008D15C3">
        <w:t xml:space="preserve">empty resources in the time-frequency resource grid, which is </w:t>
      </w:r>
      <w:r w:rsidR="004C6136">
        <w:t xml:space="preserve">a serious resource waste. Our view is that the spectrum should be utilized </w:t>
      </w:r>
      <w:r w:rsidR="006C0ED7">
        <w:t xml:space="preserve">maximally </w:t>
      </w:r>
      <w:r w:rsidR="004C6136">
        <w:t xml:space="preserve">and </w:t>
      </w:r>
      <w:r w:rsidR="006C0ED7">
        <w:t>that two or four UEs should be possible to multiplex in a RB when using PUCCH format 4.</w:t>
      </w:r>
      <w:r w:rsidR="008D15C3">
        <w:t xml:space="preserve"> </w:t>
      </w:r>
    </w:p>
    <w:p w14:paraId="53DFFFB3" w14:textId="115377A7" w:rsidR="0052125D" w:rsidRDefault="006871F4" w:rsidP="0052125D">
      <w:pPr>
        <w:pStyle w:val="Heading1"/>
      </w:pPr>
      <w:r>
        <w:t>Proposal</w:t>
      </w:r>
    </w:p>
    <w:p w14:paraId="4A21F598" w14:textId="25B01B9B" w:rsidR="006871F4" w:rsidRPr="006871F4" w:rsidRDefault="006871F4" w:rsidP="006871F4">
      <w:r>
        <w:t xml:space="preserve">We propose to </w:t>
      </w:r>
      <w:r w:rsidR="00AC2427">
        <w:t xml:space="preserve">change the current agreement to </w:t>
      </w:r>
      <w:r>
        <w:t>support the following</w:t>
      </w:r>
    </w:p>
    <w:p w14:paraId="01C75E67" w14:textId="738277A6" w:rsidR="0052125D" w:rsidRDefault="00AD3379" w:rsidP="006871F4">
      <w:pPr>
        <w:pStyle w:val="Proposal"/>
      </w:pPr>
      <w:r>
        <w:t xml:space="preserve">Introduce specification support that allows multiplexing of two or four UEs </w:t>
      </w:r>
      <w:r w:rsidR="006871F4">
        <w:t xml:space="preserve">in the same RB </w:t>
      </w:r>
      <w:r>
        <w:t xml:space="preserve">when using PUCCH Format 4 </w:t>
      </w:r>
      <w:r w:rsidR="006871F4">
        <w:t>and when Rel-16 DMRS is configured for pi/2 BPSK PUCCH.</w:t>
      </w:r>
    </w:p>
    <w:p w14:paraId="6F351A88" w14:textId="3AA56C42" w:rsidR="006871F4" w:rsidRDefault="006871F4" w:rsidP="005049DC"/>
    <w:p w14:paraId="773700EE" w14:textId="465C3DCB" w:rsidR="006871F4" w:rsidRDefault="006871F4" w:rsidP="005049DC">
      <w:r>
        <w:t xml:space="preserve">A </w:t>
      </w:r>
      <w:r w:rsidR="00CB71B3">
        <w:t>possible solution to introduce this is given in R1-</w:t>
      </w:r>
      <w:r w:rsidR="00AC2427">
        <w:t xml:space="preserve">1905029. </w:t>
      </w:r>
    </w:p>
    <w:p w14:paraId="5BBB62D2" w14:textId="3ECAF678" w:rsidR="00AC2427" w:rsidRDefault="00AC2427" w:rsidP="005049DC"/>
    <w:p w14:paraId="0B5E2DD1" w14:textId="77777777" w:rsidR="00AC2427" w:rsidRDefault="00AC2427" w:rsidP="005049DC"/>
    <w:p w14:paraId="52467F2E" w14:textId="77777777" w:rsidR="006871F4" w:rsidRDefault="006871F4" w:rsidP="005049DC">
      <w:bookmarkStart w:id="0" w:name="_GoBack"/>
      <w:bookmarkEnd w:id="0"/>
    </w:p>
    <w:p w14:paraId="01EC104C" w14:textId="4F7A3971" w:rsidR="0001464C" w:rsidRDefault="0001464C" w:rsidP="0001464C"/>
    <w:p w14:paraId="425CF1E8" w14:textId="77777777" w:rsidR="0001464C" w:rsidRPr="0001464C" w:rsidRDefault="0001464C" w:rsidP="0001464C"/>
    <w:sectPr w:rsidR="0001464C" w:rsidRPr="0001464C" w:rsidSect="00C02A4C">
      <w:headerReference w:type="even" r:id="rId11"/>
      <w:footerReference w:type="default" r:id="rId1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D126D" w14:textId="77777777" w:rsidR="008A167D" w:rsidRDefault="008A167D">
      <w:r>
        <w:separator/>
      </w:r>
    </w:p>
  </w:endnote>
  <w:endnote w:type="continuationSeparator" w:id="0">
    <w:p w14:paraId="3DADB765" w14:textId="77777777" w:rsidR="008A167D" w:rsidRDefault="008A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2F6AD" w14:textId="77777777" w:rsidR="008A167D" w:rsidRDefault="008A167D">
      <w:r>
        <w:separator/>
      </w:r>
    </w:p>
  </w:footnote>
  <w:footnote w:type="continuationSeparator" w:id="0">
    <w:p w14:paraId="2B82F7FA" w14:textId="77777777" w:rsidR="008A167D" w:rsidRDefault="008A1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301CA71E" w:rsidR="00610252" w:rsidRPr="004207C8" w:rsidRDefault="00610252" w:rsidP="00420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B30D9"/>
    <w:multiLevelType w:val="hybridMultilevel"/>
    <w:tmpl w:val="DAF0D700"/>
    <w:lvl w:ilvl="0" w:tplc="798A49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424"/>
        </w:tabs>
        <w:ind w:left="742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8180B"/>
    <w:multiLevelType w:val="hybridMultilevel"/>
    <w:tmpl w:val="0290ABF4"/>
    <w:lvl w:ilvl="0" w:tplc="4B683F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31CD88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9AE960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CDAE5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D8CBB4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02EA2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896C7BD2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306997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F02BDC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D111D"/>
    <w:multiLevelType w:val="hybridMultilevel"/>
    <w:tmpl w:val="5F62BFE6"/>
    <w:lvl w:ilvl="0" w:tplc="5BA4FC8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31ADF7E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86B0B32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288D56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8B0EE16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7850321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312BF7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81E71C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9C2624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3"/>
  </w:num>
  <w:num w:numId="8">
    <w:abstractNumId w:val="4"/>
  </w:num>
  <w:num w:numId="9">
    <w:abstractNumId w:val="12"/>
  </w:num>
  <w:num w:numId="10">
    <w:abstractNumId w:val="5"/>
  </w:num>
  <w:num w:numId="11">
    <w:abstractNumId w:val="14"/>
  </w:num>
  <w:num w:numId="12">
    <w:abstractNumId w:val="10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9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3C61"/>
    <w:rsid w:val="0001464C"/>
    <w:rsid w:val="0001545A"/>
    <w:rsid w:val="00015D15"/>
    <w:rsid w:val="00016285"/>
    <w:rsid w:val="00016613"/>
    <w:rsid w:val="00016F17"/>
    <w:rsid w:val="00017840"/>
    <w:rsid w:val="00017ECF"/>
    <w:rsid w:val="00021F7C"/>
    <w:rsid w:val="00022AD0"/>
    <w:rsid w:val="00022E0A"/>
    <w:rsid w:val="000233A0"/>
    <w:rsid w:val="000245AB"/>
    <w:rsid w:val="00024CE0"/>
    <w:rsid w:val="00025565"/>
    <w:rsid w:val="0002564D"/>
    <w:rsid w:val="00025ECA"/>
    <w:rsid w:val="0002694F"/>
    <w:rsid w:val="00027643"/>
    <w:rsid w:val="00030B30"/>
    <w:rsid w:val="000325B8"/>
    <w:rsid w:val="00034521"/>
    <w:rsid w:val="00034C15"/>
    <w:rsid w:val="0003508C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B78"/>
    <w:rsid w:val="00042E89"/>
    <w:rsid w:val="00042F22"/>
    <w:rsid w:val="000438C5"/>
    <w:rsid w:val="000444EF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579FB"/>
    <w:rsid w:val="00060465"/>
    <w:rsid w:val="00060DB1"/>
    <w:rsid w:val="0006128C"/>
    <w:rsid w:val="000616E7"/>
    <w:rsid w:val="00063F06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5D6"/>
    <w:rsid w:val="00074BEA"/>
    <w:rsid w:val="000753A5"/>
    <w:rsid w:val="000757CF"/>
    <w:rsid w:val="00076F5E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1D98"/>
    <w:rsid w:val="000924C1"/>
    <w:rsid w:val="000924F0"/>
    <w:rsid w:val="00093316"/>
    <w:rsid w:val="00093474"/>
    <w:rsid w:val="00093C48"/>
    <w:rsid w:val="00094388"/>
    <w:rsid w:val="0009510F"/>
    <w:rsid w:val="00095B6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A7D1B"/>
    <w:rsid w:val="000B077A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331C"/>
    <w:rsid w:val="000C4377"/>
    <w:rsid w:val="000C4C24"/>
    <w:rsid w:val="000C4E23"/>
    <w:rsid w:val="000C4FF3"/>
    <w:rsid w:val="000C5A42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64A"/>
    <w:rsid w:val="000D4797"/>
    <w:rsid w:val="000D60E3"/>
    <w:rsid w:val="000D6B2E"/>
    <w:rsid w:val="000E0527"/>
    <w:rsid w:val="000E1831"/>
    <w:rsid w:val="000E1E92"/>
    <w:rsid w:val="000E60B4"/>
    <w:rsid w:val="000E77B8"/>
    <w:rsid w:val="000F06D6"/>
    <w:rsid w:val="000F0EB1"/>
    <w:rsid w:val="000F1106"/>
    <w:rsid w:val="000F27DB"/>
    <w:rsid w:val="000F3409"/>
    <w:rsid w:val="000F3BE9"/>
    <w:rsid w:val="000F3F6C"/>
    <w:rsid w:val="000F47C6"/>
    <w:rsid w:val="000F4B4C"/>
    <w:rsid w:val="000F600C"/>
    <w:rsid w:val="000F6A4D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2B7"/>
    <w:rsid w:val="001118A8"/>
    <w:rsid w:val="001123F9"/>
    <w:rsid w:val="001133A2"/>
    <w:rsid w:val="00113CF4"/>
    <w:rsid w:val="00114001"/>
    <w:rsid w:val="00114642"/>
    <w:rsid w:val="001153EA"/>
    <w:rsid w:val="00115643"/>
    <w:rsid w:val="00115ACE"/>
    <w:rsid w:val="00116765"/>
    <w:rsid w:val="0011679E"/>
    <w:rsid w:val="001170AB"/>
    <w:rsid w:val="001219F5"/>
    <w:rsid w:val="00121A20"/>
    <w:rsid w:val="00122820"/>
    <w:rsid w:val="0012320A"/>
    <w:rsid w:val="001234FC"/>
    <w:rsid w:val="0012377F"/>
    <w:rsid w:val="00124314"/>
    <w:rsid w:val="00125120"/>
    <w:rsid w:val="0012541B"/>
    <w:rsid w:val="00126B27"/>
    <w:rsid w:val="00126B4A"/>
    <w:rsid w:val="00126B73"/>
    <w:rsid w:val="00127A16"/>
    <w:rsid w:val="0013013F"/>
    <w:rsid w:val="00130FE5"/>
    <w:rsid w:val="00131359"/>
    <w:rsid w:val="00132FD0"/>
    <w:rsid w:val="001343DB"/>
    <w:rsid w:val="001344C0"/>
    <w:rsid w:val="001346FA"/>
    <w:rsid w:val="00134B7E"/>
    <w:rsid w:val="00135252"/>
    <w:rsid w:val="00137AB5"/>
    <w:rsid w:val="00137BBC"/>
    <w:rsid w:val="00137C17"/>
    <w:rsid w:val="00137F0B"/>
    <w:rsid w:val="00140153"/>
    <w:rsid w:val="00140491"/>
    <w:rsid w:val="00141545"/>
    <w:rsid w:val="001425D4"/>
    <w:rsid w:val="00142E84"/>
    <w:rsid w:val="00145654"/>
    <w:rsid w:val="00146318"/>
    <w:rsid w:val="00146A8C"/>
    <w:rsid w:val="00146A8F"/>
    <w:rsid w:val="00147866"/>
    <w:rsid w:val="00151734"/>
    <w:rsid w:val="00151E23"/>
    <w:rsid w:val="001526E0"/>
    <w:rsid w:val="00152959"/>
    <w:rsid w:val="0015341A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4C6F"/>
    <w:rsid w:val="00175052"/>
    <w:rsid w:val="0017553F"/>
    <w:rsid w:val="00175599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87AA6"/>
    <w:rsid w:val="00190AC1"/>
    <w:rsid w:val="0019341A"/>
    <w:rsid w:val="0019508A"/>
    <w:rsid w:val="00196C4D"/>
    <w:rsid w:val="0019785A"/>
    <w:rsid w:val="00197DF9"/>
    <w:rsid w:val="001A03FC"/>
    <w:rsid w:val="001A0FCE"/>
    <w:rsid w:val="001A1987"/>
    <w:rsid w:val="001A2564"/>
    <w:rsid w:val="001A2CE9"/>
    <w:rsid w:val="001A43E7"/>
    <w:rsid w:val="001A5A10"/>
    <w:rsid w:val="001A5DB2"/>
    <w:rsid w:val="001A5E55"/>
    <w:rsid w:val="001A6173"/>
    <w:rsid w:val="001A6CBA"/>
    <w:rsid w:val="001A7F81"/>
    <w:rsid w:val="001B03F3"/>
    <w:rsid w:val="001B0D97"/>
    <w:rsid w:val="001B1D49"/>
    <w:rsid w:val="001B3648"/>
    <w:rsid w:val="001B4C09"/>
    <w:rsid w:val="001B5A5D"/>
    <w:rsid w:val="001B6C05"/>
    <w:rsid w:val="001B7403"/>
    <w:rsid w:val="001C0671"/>
    <w:rsid w:val="001C1CE5"/>
    <w:rsid w:val="001C388A"/>
    <w:rsid w:val="001C3D2A"/>
    <w:rsid w:val="001C3FC0"/>
    <w:rsid w:val="001C47BD"/>
    <w:rsid w:val="001C6830"/>
    <w:rsid w:val="001C68DB"/>
    <w:rsid w:val="001C6D57"/>
    <w:rsid w:val="001D0996"/>
    <w:rsid w:val="001D128E"/>
    <w:rsid w:val="001D15A9"/>
    <w:rsid w:val="001D1B1F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5FEA"/>
    <w:rsid w:val="001E633E"/>
    <w:rsid w:val="001E6957"/>
    <w:rsid w:val="001E7AED"/>
    <w:rsid w:val="001F06E2"/>
    <w:rsid w:val="001F22B0"/>
    <w:rsid w:val="001F2DB2"/>
    <w:rsid w:val="001F36BE"/>
    <w:rsid w:val="001F3916"/>
    <w:rsid w:val="001F3985"/>
    <w:rsid w:val="001F4E61"/>
    <w:rsid w:val="001F54C5"/>
    <w:rsid w:val="001F5D72"/>
    <w:rsid w:val="001F6139"/>
    <w:rsid w:val="001F662C"/>
    <w:rsid w:val="001F7074"/>
    <w:rsid w:val="00200019"/>
    <w:rsid w:val="00200490"/>
    <w:rsid w:val="0020103F"/>
    <w:rsid w:val="002012C8"/>
    <w:rsid w:val="0020131E"/>
    <w:rsid w:val="00201C98"/>
    <w:rsid w:val="00201F3A"/>
    <w:rsid w:val="00202B4F"/>
    <w:rsid w:val="00203CD0"/>
    <w:rsid w:val="00203F96"/>
    <w:rsid w:val="0020534D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1D30"/>
    <w:rsid w:val="00212E3B"/>
    <w:rsid w:val="002147E5"/>
    <w:rsid w:val="00214B0C"/>
    <w:rsid w:val="00214DA8"/>
    <w:rsid w:val="00214FF6"/>
    <w:rsid w:val="00215423"/>
    <w:rsid w:val="002158FA"/>
    <w:rsid w:val="0021610D"/>
    <w:rsid w:val="0021627C"/>
    <w:rsid w:val="00216AEA"/>
    <w:rsid w:val="00216FE0"/>
    <w:rsid w:val="00217193"/>
    <w:rsid w:val="00217242"/>
    <w:rsid w:val="0021725C"/>
    <w:rsid w:val="002179E1"/>
    <w:rsid w:val="002203EE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7F8"/>
    <w:rsid w:val="00225C54"/>
    <w:rsid w:val="00230765"/>
    <w:rsid w:val="00230841"/>
    <w:rsid w:val="0023134E"/>
    <w:rsid w:val="002319E4"/>
    <w:rsid w:val="00233A9F"/>
    <w:rsid w:val="00234CA0"/>
    <w:rsid w:val="00235632"/>
    <w:rsid w:val="00235872"/>
    <w:rsid w:val="0023728E"/>
    <w:rsid w:val="00237294"/>
    <w:rsid w:val="00237D83"/>
    <w:rsid w:val="00237F5E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01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FDE"/>
    <w:rsid w:val="002611E7"/>
    <w:rsid w:val="002617E7"/>
    <w:rsid w:val="002628A4"/>
    <w:rsid w:val="00262D37"/>
    <w:rsid w:val="00264228"/>
    <w:rsid w:val="00264334"/>
    <w:rsid w:val="002644DE"/>
    <w:rsid w:val="0026473E"/>
    <w:rsid w:val="002648F2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66DE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6D4E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97BAD"/>
    <w:rsid w:val="002A055E"/>
    <w:rsid w:val="002A1D4E"/>
    <w:rsid w:val="002A2869"/>
    <w:rsid w:val="002A300D"/>
    <w:rsid w:val="002A3080"/>
    <w:rsid w:val="002A42F1"/>
    <w:rsid w:val="002A4F9F"/>
    <w:rsid w:val="002A65E4"/>
    <w:rsid w:val="002B0168"/>
    <w:rsid w:val="002B0850"/>
    <w:rsid w:val="002B0F78"/>
    <w:rsid w:val="002B1994"/>
    <w:rsid w:val="002B1A1F"/>
    <w:rsid w:val="002B1EFF"/>
    <w:rsid w:val="002B24D6"/>
    <w:rsid w:val="002B26F8"/>
    <w:rsid w:val="002B5A3D"/>
    <w:rsid w:val="002B6176"/>
    <w:rsid w:val="002B744E"/>
    <w:rsid w:val="002B7EBD"/>
    <w:rsid w:val="002C0280"/>
    <w:rsid w:val="002C0B86"/>
    <w:rsid w:val="002C1610"/>
    <w:rsid w:val="002C2DC4"/>
    <w:rsid w:val="002C3BF6"/>
    <w:rsid w:val="002C41E6"/>
    <w:rsid w:val="002C4CEA"/>
    <w:rsid w:val="002C4D7A"/>
    <w:rsid w:val="002C6300"/>
    <w:rsid w:val="002D071A"/>
    <w:rsid w:val="002D133C"/>
    <w:rsid w:val="002D34B2"/>
    <w:rsid w:val="002D41A2"/>
    <w:rsid w:val="002D43C7"/>
    <w:rsid w:val="002D4B33"/>
    <w:rsid w:val="002D5A9A"/>
    <w:rsid w:val="002D62C3"/>
    <w:rsid w:val="002D7637"/>
    <w:rsid w:val="002D7B37"/>
    <w:rsid w:val="002E093B"/>
    <w:rsid w:val="002E17F2"/>
    <w:rsid w:val="002E2640"/>
    <w:rsid w:val="002E3B08"/>
    <w:rsid w:val="002E4B33"/>
    <w:rsid w:val="002E4DA3"/>
    <w:rsid w:val="002E5B7A"/>
    <w:rsid w:val="002E6401"/>
    <w:rsid w:val="002E67CF"/>
    <w:rsid w:val="002E72A7"/>
    <w:rsid w:val="002E7CAE"/>
    <w:rsid w:val="002F0C55"/>
    <w:rsid w:val="002F10A6"/>
    <w:rsid w:val="002F1969"/>
    <w:rsid w:val="002F2771"/>
    <w:rsid w:val="002F2FE8"/>
    <w:rsid w:val="002F37A9"/>
    <w:rsid w:val="002F45B4"/>
    <w:rsid w:val="002F47F6"/>
    <w:rsid w:val="002F6288"/>
    <w:rsid w:val="002F70B4"/>
    <w:rsid w:val="002F7566"/>
    <w:rsid w:val="00300553"/>
    <w:rsid w:val="003006AF"/>
    <w:rsid w:val="00301CE6"/>
    <w:rsid w:val="0030256B"/>
    <w:rsid w:val="003037B5"/>
    <w:rsid w:val="00303F00"/>
    <w:rsid w:val="0030501F"/>
    <w:rsid w:val="00305213"/>
    <w:rsid w:val="003054FD"/>
    <w:rsid w:val="00305D4D"/>
    <w:rsid w:val="0030628D"/>
    <w:rsid w:val="0030687B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890"/>
    <w:rsid w:val="00321A94"/>
    <w:rsid w:val="00321FEC"/>
    <w:rsid w:val="00322C9F"/>
    <w:rsid w:val="00322F83"/>
    <w:rsid w:val="003239F3"/>
    <w:rsid w:val="00323CC7"/>
    <w:rsid w:val="003241B7"/>
    <w:rsid w:val="00324D23"/>
    <w:rsid w:val="003257D6"/>
    <w:rsid w:val="0032713F"/>
    <w:rsid w:val="00327997"/>
    <w:rsid w:val="00327C35"/>
    <w:rsid w:val="00331751"/>
    <w:rsid w:val="00331846"/>
    <w:rsid w:val="00331B7B"/>
    <w:rsid w:val="00332F3D"/>
    <w:rsid w:val="003344D8"/>
    <w:rsid w:val="00334579"/>
    <w:rsid w:val="00335858"/>
    <w:rsid w:val="00335889"/>
    <w:rsid w:val="00335D33"/>
    <w:rsid w:val="00336014"/>
    <w:rsid w:val="003360EF"/>
    <w:rsid w:val="00336BDA"/>
    <w:rsid w:val="003379E7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3DF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A88"/>
    <w:rsid w:val="003645EA"/>
    <w:rsid w:val="00364E64"/>
    <w:rsid w:val="0036691C"/>
    <w:rsid w:val="00370046"/>
    <w:rsid w:val="003700E5"/>
    <w:rsid w:val="00370E47"/>
    <w:rsid w:val="003713A5"/>
    <w:rsid w:val="003716E6"/>
    <w:rsid w:val="00373AEC"/>
    <w:rsid w:val="00374106"/>
    <w:rsid w:val="003742AC"/>
    <w:rsid w:val="00374ADB"/>
    <w:rsid w:val="0037642F"/>
    <w:rsid w:val="003771FE"/>
    <w:rsid w:val="003773A8"/>
    <w:rsid w:val="003773D1"/>
    <w:rsid w:val="0037798D"/>
    <w:rsid w:val="00377CE1"/>
    <w:rsid w:val="00377CF9"/>
    <w:rsid w:val="003802D7"/>
    <w:rsid w:val="0038079A"/>
    <w:rsid w:val="00380BA4"/>
    <w:rsid w:val="003812CF"/>
    <w:rsid w:val="0038385D"/>
    <w:rsid w:val="00383A6E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B23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2BEF"/>
    <w:rsid w:val="003A300B"/>
    <w:rsid w:val="003A3591"/>
    <w:rsid w:val="003A45A1"/>
    <w:rsid w:val="003A49B9"/>
    <w:rsid w:val="003A4A33"/>
    <w:rsid w:val="003A5B0A"/>
    <w:rsid w:val="003A6BAC"/>
    <w:rsid w:val="003A7A35"/>
    <w:rsid w:val="003A7EF3"/>
    <w:rsid w:val="003B159C"/>
    <w:rsid w:val="003B1AF6"/>
    <w:rsid w:val="003B2549"/>
    <w:rsid w:val="003B25C3"/>
    <w:rsid w:val="003B369F"/>
    <w:rsid w:val="003B36A3"/>
    <w:rsid w:val="003B3B1E"/>
    <w:rsid w:val="003B6E4F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79A"/>
    <w:rsid w:val="003D3C45"/>
    <w:rsid w:val="003D3E76"/>
    <w:rsid w:val="003D4098"/>
    <w:rsid w:val="003D4A8C"/>
    <w:rsid w:val="003D5B1F"/>
    <w:rsid w:val="003E15FA"/>
    <w:rsid w:val="003E1F4A"/>
    <w:rsid w:val="003E22B5"/>
    <w:rsid w:val="003E264E"/>
    <w:rsid w:val="003E30C6"/>
    <w:rsid w:val="003E3B3D"/>
    <w:rsid w:val="003E450F"/>
    <w:rsid w:val="003E52C2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3F7B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4FED"/>
    <w:rsid w:val="00415649"/>
    <w:rsid w:val="004172DE"/>
    <w:rsid w:val="00417541"/>
    <w:rsid w:val="00417E57"/>
    <w:rsid w:val="00417F94"/>
    <w:rsid w:val="00420735"/>
    <w:rsid w:val="004207C8"/>
    <w:rsid w:val="00420B4B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43A3"/>
    <w:rsid w:val="00435F56"/>
    <w:rsid w:val="0043620E"/>
    <w:rsid w:val="004364E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2C37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02E4"/>
    <w:rsid w:val="004628E9"/>
    <w:rsid w:val="00464964"/>
    <w:rsid w:val="00465ABC"/>
    <w:rsid w:val="00465E70"/>
    <w:rsid w:val="004663A6"/>
    <w:rsid w:val="0046687C"/>
    <w:rsid w:val="004669E2"/>
    <w:rsid w:val="00466AD6"/>
    <w:rsid w:val="00467637"/>
    <w:rsid w:val="0047044E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0CE7"/>
    <w:rsid w:val="00481584"/>
    <w:rsid w:val="00481B5C"/>
    <w:rsid w:val="00483C1D"/>
    <w:rsid w:val="00485FFC"/>
    <w:rsid w:val="00490A9C"/>
    <w:rsid w:val="00491011"/>
    <w:rsid w:val="00492BC5"/>
    <w:rsid w:val="00492C98"/>
    <w:rsid w:val="00493116"/>
    <w:rsid w:val="00494846"/>
    <w:rsid w:val="00494BDB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8"/>
    <w:rsid w:val="004A347A"/>
    <w:rsid w:val="004A3BE8"/>
    <w:rsid w:val="004A5269"/>
    <w:rsid w:val="004A5B39"/>
    <w:rsid w:val="004B09EB"/>
    <w:rsid w:val="004B0D62"/>
    <w:rsid w:val="004B28E2"/>
    <w:rsid w:val="004B306B"/>
    <w:rsid w:val="004B368B"/>
    <w:rsid w:val="004B718B"/>
    <w:rsid w:val="004B7C0C"/>
    <w:rsid w:val="004B7CF3"/>
    <w:rsid w:val="004C16FF"/>
    <w:rsid w:val="004C36AD"/>
    <w:rsid w:val="004C3898"/>
    <w:rsid w:val="004C399C"/>
    <w:rsid w:val="004C445F"/>
    <w:rsid w:val="004C46B6"/>
    <w:rsid w:val="004C6136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6843"/>
    <w:rsid w:val="004D7C2B"/>
    <w:rsid w:val="004D7EBD"/>
    <w:rsid w:val="004E0476"/>
    <w:rsid w:val="004E246C"/>
    <w:rsid w:val="004E2680"/>
    <w:rsid w:val="004E28F9"/>
    <w:rsid w:val="004E462E"/>
    <w:rsid w:val="004E521A"/>
    <w:rsid w:val="004E56DC"/>
    <w:rsid w:val="004E5B1A"/>
    <w:rsid w:val="004E677C"/>
    <w:rsid w:val="004E6A85"/>
    <w:rsid w:val="004E76F4"/>
    <w:rsid w:val="004F0293"/>
    <w:rsid w:val="004F032D"/>
    <w:rsid w:val="004F0A32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351A"/>
    <w:rsid w:val="005049DC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2795"/>
    <w:rsid w:val="00513646"/>
    <w:rsid w:val="0051436A"/>
    <w:rsid w:val="005153A7"/>
    <w:rsid w:val="0051656B"/>
    <w:rsid w:val="00516AAC"/>
    <w:rsid w:val="00517FA4"/>
    <w:rsid w:val="0052125D"/>
    <w:rsid w:val="005219CF"/>
    <w:rsid w:val="00521DF1"/>
    <w:rsid w:val="005220CB"/>
    <w:rsid w:val="00522461"/>
    <w:rsid w:val="00522D6A"/>
    <w:rsid w:val="0052439B"/>
    <w:rsid w:val="0052472F"/>
    <w:rsid w:val="005336DB"/>
    <w:rsid w:val="0053393F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15F6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33BE"/>
    <w:rsid w:val="00554192"/>
    <w:rsid w:val="005549AF"/>
    <w:rsid w:val="00554D21"/>
    <w:rsid w:val="00554E19"/>
    <w:rsid w:val="00555386"/>
    <w:rsid w:val="00557197"/>
    <w:rsid w:val="005607C6"/>
    <w:rsid w:val="0056121F"/>
    <w:rsid w:val="00561C3A"/>
    <w:rsid w:val="00561DAC"/>
    <w:rsid w:val="00562282"/>
    <w:rsid w:val="00562320"/>
    <w:rsid w:val="00562529"/>
    <w:rsid w:val="005627B2"/>
    <w:rsid w:val="005630FF"/>
    <w:rsid w:val="00563D97"/>
    <w:rsid w:val="00563DB8"/>
    <w:rsid w:val="00565404"/>
    <w:rsid w:val="00567295"/>
    <w:rsid w:val="005704AC"/>
    <w:rsid w:val="0057117D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B1E"/>
    <w:rsid w:val="00575D33"/>
    <w:rsid w:val="00575DA6"/>
    <w:rsid w:val="00575E9A"/>
    <w:rsid w:val="00576FB0"/>
    <w:rsid w:val="00577749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524"/>
    <w:rsid w:val="00585591"/>
    <w:rsid w:val="00586DC1"/>
    <w:rsid w:val="00586F23"/>
    <w:rsid w:val="0058798C"/>
    <w:rsid w:val="00587C89"/>
    <w:rsid w:val="005900FA"/>
    <w:rsid w:val="00590DCF"/>
    <w:rsid w:val="00591418"/>
    <w:rsid w:val="00592A06"/>
    <w:rsid w:val="00592B54"/>
    <w:rsid w:val="005935A4"/>
    <w:rsid w:val="00593CE1"/>
    <w:rsid w:val="0059400F"/>
    <w:rsid w:val="005948C2"/>
    <w:rsid w:val="005953D5"/>
    <w:rsid w:val="00595DCA"/>
    <w:rsid w:val="00596CB3"/>
    <w:rsid w:val="00597621"/>
    <w:rsid w:val="0059779B"/>
    <w:rsid w:val="005A062E"/>
    <w:rsid w:val="005A0B8C"/>
    <w:rsid w:val="005A1099"/>
    <w:rsid w:val="005A209A"/>
    <w:rsid w:val="005A28ED"/>
    <w:rsid w:val="005A29A0"/>
    <w:rsid w:val="005A2A5C"/>
    <w:rsid w:val="005A3BED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24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43E8"/>
    <w:rsid w:val="005C5459"/>
    <w:rsid w:val="005C61FD"/>
    <w:rsid w:val="005C6403"/>
    <w:rsid w:val="005C74FB"/>
    <w:rsid w:val="005C75F9"/>
    <w:rsid w:val="005C7D9B"/>
    <w:rsid w:val="005D1165"/>
    <w:rsid w:val="005D1602"/>
    <w:rsid w:val="005D1736"/>
    <w:rsid w:val="005D1746"/>
    <w:rsid w:val="005D321A"/>
    <w:rsid w:val="005D4F9D"/>
    <w:rsid w:val="005D52CD"/>
    <w:rsid w:val="005D5882"/>
    <w:rsid w:val="005D671F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0AC"/>
    <w:rsid w:val="005F38A1"/>
    <w:rsid w:val="005F3F57"/>
    <w:rsid w:val="005F618C"/>
    <w:rsid w:val="005F6CA6"/>
    <w:rsid w:val="005F6CFF"/>
    <w:rsid w:val="005F70BD"/>
    <w:rsid w:val="0060040B"/>
    <w:rsid w:val="006017F6"/>
    <w:rsid w:val="00601F89"/>
    <w:rsid w:val="0060283C"/>
    <w:rsid w:val="006047FE"/>
    <w:rsid w:val="00604CA9"/>
    <w:rsid w:val="00604F14"/>
    <w:rsid w:val="006069F5"/>
    <w:rsid w:val="00607263"/>
    <w:rsid w:val="006078C7"/>
    <w:rsid w:val="00607B3F"/>
    <w:rsid w:val="00610252"/>
    <w:rsid w:val="0061060D"/>
    <w:rsid w:val="00611B83"/>
    <w:rsid w:val="0061223B"/>
    <w:rsid w:val="006123CC"/>
    <w:rsid w:val="00613257"/>
    <w:rsid w:val="006148A6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92A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1C3"/>
    <w:rsid w:val="00631541"/>
    <w:rsid w:val="00631EF2"/>
    <w:rsid w:val="0063284C"/>
    <w:rsid w:val="00632DC6"/>
    <w:rsid w:val="006333A0"/>
    <w:rsid w:val="00634517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479B3"/>
    <w:rsid w:val="00650556"/>
    <w:rsid w:val="00650AB9"/>
    <w:rsid w:val="00651053"/>
    <w:rsid w:val="0065399E"/>
    <w:rsid w:val="00654EB4"/>
    <w:rsid w:val="00655733"/>
    <w:rsid w:val="00655AAC"/>
    <w:rsid w:val="00655ACD"/>
    <w:rsid w:val="0065651C"/>
    <w:rsid w:val="00656A92"/>
    <w:rsid w:val="00656DDE"/>
    <w:rsid w:val="006576CA"/>
    <w:rsid w:val="0066011D"/>
    <w:rsid w:val="006607C0"/>
    <w:rsid w:val="00660A16"/>
    <w:rsid w:val="006613A6"/>
    <w:rsid w:val="00662051"/>
    <w:rsid w:val="0066256E"/>
    <w:rsid w:val="006627A2"/>
    <w:rsid w:val="006634E6"/>
    <w:rsid w:val="00663647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5F68"/>
    <w:rsid w:val="006863C8"/>
    <w:rsid w:val="00686B2C"/>
    <w:rsid w:val="006871F4"/>
    <w:rsid w:val="00687BA5"/>
    <w:rsid w:val="0069067C"/>
    <w:rsid w:val="0069160A"/>
    <w:rsid w:val="00691751"/>
    <w:rsid w:val="00695126"/>
    <w:rsid w:val="006951A6"/>
    <w:rsid w:val="00695FC2"/>
    <w:rsid w:val="00696949"/>
    <w:rsid w:val="00696DED"/>
    <w:rsid w:val="00697052"/>
    <w:rsid w:val="006A08BC"/>
    <w:rsid w:val="006A2028"/>
    <w:rsid w:val="006A2C2E"/>
    <w:rsid w:val="006A46FB"/>
    <w:rsid w:val="006A4DA7"/>
    <w:rsid w:val="006A52E9"/>
    <w:rsid w:val="006A59D8"/>
    <w:rsid w:val="006A5E28"/>
    <w:rsid w:val="006A6585"/>
    <w:rsid w:val="006A65F4"/>
    <w:rsid w:val="006A66D2"/>
    <w:rsid w:val="006A697B"/>
    <w:rsid w:val="006A6D27"/>
    <w:rsid w:val="006A73DB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3C84"/>
    <w:rsid w:val="006B40B9"/>
    <w:rsid w:val="006B50CF"/>
    <w:rsid w:val="006B5317"/>
    <w:rsid w:val="006B717E"/>
    <w:rsid w:val="006B7B17"/>
    <w:rsid w:val="006B7C04"/>
    <w:rsid w:val="006C03B8"/>
    <w:rsid w:val="006C0ED7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1F0A"/>
    <w:rsid w:val="006D204B"/>
    <w:rsid w:val="006D21ED"/>
    <w:rsid w:val="006D27AF"/>
    <w:rsid w:val="006D3809"/>
    <w:rsid w:val="006D38FC"/>
    <w:rsid w:val="006D401F"/>
    <w:rsid w:val="006D4FBF"/>
    <w:rsid w:val="006D554A"/>
    <w:rsid w:val="006D639D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416"/>
    <w:rsid w:val="006E28B7"/>
    <w:rsid w:val="006E28C1"/>
    <w:rsid w:val="006E3310"/>
    <w:rsid w:val="006E354A"/>
    <w:rsid w:val="006E4E39"/>
    <w:rsid w:val="006E5041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7D6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0A8A"/>
    <w:rsid w:val="0070162B"/>
    <w:rsid w:val="00701DCE"/>
    <w:rsid w:val="0070255B"/>
    <w:rsid w:val="00702E34"/>
    <w:rsid w:val="0070346E"/>
    <w:rsid w:val="00703692"/>
    <w:rsid w:val="00703CF1"/>
    <w:rsid w:val="00704EDB"/>
    <w:rsid w:val="00705832"/>
    <w:rsid w:val="0070596D"/>
    <w:rsid w:val="00706101"/>
    <w:rsid w:val="00707072"/>
    <w:rsid w:val="00707D61"/>
    <w:rsid w:val="00710069"/>
    <w:rsid w:val="007106BB"/>
    <w:rsid w:val="00710781"/>
    <w:rsid w:val="00711A6B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6B96"/>
    <w:rsid w:val="00717599"/>
    <w:rsid w:val="00717834"/>
    <w:rsid w:val="00717E83"/>
    <w:rsid w:val="00717FAA"/>
    <w:rsid w:val="00720764"/>
    <w:rsid w:val="007226C6"/>
    <w:rsid w:val="007227B2"/>
    <w:rsid w:val="00724CFB"/>
    <w:rsid w:val="0072663A"/>
    <w:rsid w:val="00726EA6"/>
    <w:rsid w:val="00727208"/>
    <w:rsid w:val="00727680"/>
    <w:rsid w:val="0073185D"/>
    <w:rsid w:val="007320B8"/>
    <w:rsid w:val="00733064"/>
    <w:rsid w:val="00733C4C"/>
    <w:rsid w:val="007348B1"/>
    <w:rsid w:val="00734AAF"/>
    <w:rsid w:val="00734CB5"/>
    <w:rsid w:val="007362A6"/>
    <w:rsid w:val="00736D7D"/>
    <w:rsid w:val="00736FE0"/>
    <w:rsid w:val="00737F09"/>
    <w:rsid w:val="00737FB0"/>
    <w:rsid w:val="00740E58"/>
    <w:rsid w:val="0074138A"/>
    <w:rsid w:val="007413D1"/>
    <w:rsid w:val="00741946"/>
    <w:rsid w:val="00742081"/>
    <w:rsid w:val="00742802"/>
    <w:rsid w:val="0074315E"/>
    <w:rsid w:val="007436AC"/>
    <w:rsid w:val="00743FB7"/>
    <w:rsid w:val="0074459E"/>
    <w:rsid w:val="007445A0"/>
    <w:rsid w:val="0074524B"/>
    <w:rsid w:val="007463C6"/>
    <w:rsid w:val="00746471"/>
    <w:rsid w:val="00746EAC"/>
    <w:rsid w:val="00747D8B"/>
    <w:rsid w:val="00750E12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B49"/>
    <w:rsid w:val="0076239B"/>
    <w:rsid w:val="0076299E"/>
    <w:rsid w:val="00763983"/>
    <w:rsid w:val="00763E08"/>
    <w:rsid w:val="00764180"/>
    <w:rsid w:val="007648E8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464"/>
    <w:rsid w:val="0077381A"/>
    <w:rsid w:val="00773F3C"/>
    <w:rsid w:val="007748FC"/>
    <w:rsid w:val="00774D29"/>
    <w:rsid w:val="00774D3A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86A69"/>
    <w:rsid w:val="00787CF1"/>
    <w:rsid w:val="00790B99"/>
    <w:rsid w:val="00790CD0"/>
    <w:rsid w:val="0079178C"/>
    <w:rsid w:val="0079190A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97432"/>
    <w:rsid w:val="007A1CB3"/>
    <w:rsid w:val="007A306F"/>
    <w:rsid w:val="007A321A"/>
    <w:rsid w:val="007A3355"/>
    <w:rsid w:val="007A43A6"/>
    <w:rsid w:val="007A4693"/>
    <w:rsid w:val="007A4A93"/>
    <w:rsid w:val="007A58A6"/>
    <w:rsid w:val="007A5B38"/>
    <w:rsid w:val="007A6180"/>
    <w:rsid w:val="007A6A52"/>
    <w:rsid w:val="007B1343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3F0"/>
    <w:rsid w:val="007B774B"/>
    <w:rsid w:val="007B7D25"/>
    <w:rsid w:val="007B7EC6"/>
    <w:rsid w:val="007C031E"/>
    <w:rsid w:val="007C05DD"/>
    <w:rsid w:val="007C0CC6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1AFC"/>
    <w:rsid w:val="007D4290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179"/>
    <w:rsid w:val="007E4610"/>
    <w:rsid w:val="007E4715"/>
    <w:rsid w:val="007E4B43"/>
    <w:rsid w:val="007E505B"/>
    <w:rsid w:val="007E567A"/>
    <w:rsid w:val="007E6C01"/>
    <w:rsid w:val="007E7091"/>
    <w:rsid w:val="007E7ECB"/>
    <w:rsid w:val="007F0677"/>
    <w:rsid w:val="007F072E"/>
    <w:rsid w:val="007F0A9C"/>
    <w:rsid w:val="007F13C4"/>
    <w:rsid w:val="007F2854"/>
    <w:rsid w:val="007F285D"/>
    <w:rsid w:val="007F3E43"/>
    <w:rsid w:val="007F54BC"/>
    <w:rsid w:val="007F6A23"/>
    <w:rsid w:val="007F6E2B"/>
    <w:rsid w:val="007F75D5"/>
    <w:rsid w:val="00801F6F"/>
    <w:rsid w:val="00802DB4"/>
    <w:rsid w:val="00803122"/>
    <w:rsid w:val="008035D0"/>
    <w:rsid w:val="00803C09"/>
    <w:rsid w:val="00803FAE"/>
    <w:rsid w:val="00804460"/>
    <w:rsid w:val="00805150"/>
    <w:rsid w:val="008052A1"/>
    <w:rsid w:val="008054E8"/>
    <w:rsid w:val="00805AB5"/>
    <w:rsid w:val="0080605F"/>
    <w:rsid w:val="008063CC"/>
    <w:rsid w:val="00806EE7"/>
    <w:rsid w:val="0080717D"/>
    <w:rsid w:val="00807786"/>
    <w:rsid w:val="008079B6"/>
    <w:rsid w:val="008103F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3FDA"/>
    <w:rsid w:val="00824AB4"/>
    <w:rsid w:val="00824B3E"/>
    <w:rsid w:val="00825C42"/>
    <w:rsid w:val="00825D25"/>
    <w:rsid w:val="00826822"/>
    <w:rsid w:val="00827D6F"/>
    <w:rsid w:val="00830EF3"/>
    <w:rsid w:val="008315E5"/>
    <w:rsid w:val="008321B2"/>
    <w:rsid w:val="00834594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3EA3"/>
    <w:rsid w:val="0084427E"/>
    <w:rsid w:val="008444E8"/>
    <w:rsid w:val="00844E80"/>
    <w:rsid w:val="00846FE7"/>
    <w:rsid w:val="00847AD7"/>
    <w:rsid w:val="00850702"/>
    <w:rsid w:val="0085089E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41C6"/>
    <w:rsid w:val="00865005"/>
    <w:rsid w:val="0086536B"/>
    <w:rsid w:val="00865E18"/>
    <w:rsid w:val="00866999"/>
    <w:rsid w:val="00866BC0"/>
    <w:rsid w:val="008677FD"/>
    <w:rsid w:val="00867FB1"/>
    <w:rsid w:val="008706D4"/>
    <w:rsid w:val="00870833"/>
    <w:rsid w:val="00870918"/>
    <w:rsid w:val="00870DCD"/>
    <w:rsid w:val="00870DE1"/>
    <w:rsid w:val="00870F8A"/>
    <w:rsid w:val="008719A4"/>
    <w:rsid w:val="00871D23"/>
    <w:rsid w:val="0087268C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0B91"/>
    <w:rsid w:val="008859E6"/>
    <w:rsid w:val="00886339"/>
    <w:rsid w:val="008874AD"/>
    <w:rsid w:val="008917B3"/>
    <w:rsid w:val="00891CCB"/>
    <w:rsid w:val="00891D41"/>
    <w:rsid w:val="00892536"/>
    <w:rsid w:val="00893245"/>
    <w:rsid w:val="00893DFA"/>
    <w:rsid w:val="0089445F"/>
    <w:rsid w:val="00894A88"/>
    <w:rsid w:val="00894E8C"/>
    <w:rsid w:val="00895386"/>
    <w:rsid w:val="00896940"/>
    <w:rsid w:val="008970BE"/>
    <w:rsid w:val="008A0D29"/>
    <w:rsid w:val="008A167D"/>
    <w:rsid w:val="008A16E5"/>
    <w:rsid w:val="008A1D9D"/>
    <w:rsid w:val="008A21FF"/>
    <w:rsid w:val="008A29AB"/>
    <w:rsid w:val="008A2CE2"/>
    <w:rsid w:val="008A30AC"/>
    <w:rsid w:val="008A4193"/>
    <w:rsid w:val="008A44B8"/>
    <w:rsid w:val="008A51A8"/>
    <w:rsid w:val="008A54C7"/>
    <w:rsid w:val="008A5DF5"/>
    <w:rsid w:val="008A609B"/>
    <w:rsid w:val="008A696E"/>
    <w:rsid w:val="008A7077"/>
    <w:rsid w:val="008A77D8"/>
    <w:rsid w:val="008B0483"/>
    <w:rsid w:val="008B120C"/>
    <w:rsid w:val="008B22B7"/>
    <w:rsid w:val="008B3400"/>
    <w:rsid w:val="008B3A65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5BF8"/>
    <w:rsid w:val="008C6466"/>
    <w:rsid w:val="008C664D"/>
    <w:rsid w:val="008C6AE8"/>
    <w:rsid w:val="008C7213"/>
    <w:rsid w:val="008C74A2"/>
    <w:rsid w:val="008C7573"/>
    <w:rsid w:val="008C797C"/>
    <w:rsid w:val="008D0A2F"/>
    <w:rsid w:val="008D0B00"/>
    <w:rsid w:val="008D0DDB"/>
    <w:rsid w:val="008D0E6C"/>
    <w:rsid w:val="008D10E2"/>
    <w:rsid w:val="008D15C3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42EB"/>
    <w:rsid w:val="008E4623"/>
    <w:rsid w:val="008E4908"/>
    <w:rsid w:val="008E561E"/>
    <w:rsid w:val="008E65AE"/>
    <w:rsid w:val="008E6A0E"/>
    <w:rsid w:val="008E72EF"/>
    <w:rsid w:val="008E7345"/>
    <w:rsid w:val="008F026D"/>
    <w:rsid w:val="008F0EA2"/>
    <w:rsid w:val="008F198C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14D0"/>
    <w:rsid w:val="00902350"/>
    <w:rsid w:val="0090336B"/>
    <w:rsid w:val="00903928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329"/>
    <w:rsid w:val="00913680"/>
    <w:rsid w:val="009139D9"/>
    <w:rsid w:val="00913D57"/>
    <w:rsid w:val="00913E19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4838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6E24"/>
    <w:rsid w:val="00947713"/>
    <w:rsid w:val="00947990"/>
    <w:rsid w:val="009479AA"/>
    <w:rsid w:val="00947DDD"/>
    <w:rsid w:val="00950953"/>
    <w:rsid w:val="00950DE7"/>
    <w:rsid w:val="009511F1"/>
    <w:rsid w:val="00952528"/>
    <w:rsid w:val="00952A24"/>
    <w:rsid w:val="00953920"/>
    <w:rsid w:val="00953D47"/>
    <w:rsid w:val="00953EF0"/>
    <w:rsid w:val="0095532E"/>
    <w:rsid w:val="0095546B"/>
    <w:rsid w:val="00955A72"/>
    <w:rsid w:val="00955DDD"/>
    <w:rsid w:val="0095681E"/>
    <w:rsid w:val="009572D4"/>
    <w:rsid w:val="00960FE3"/>
    <w:rsid w:val="00961091"/>
    <w:rsid w:val="00961921"/>
    <w:rsid w:val="00962B82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C9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61E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3E5D"/>
    <w:rsid w:val="00993EE0"/>
    <w:rsid w:val="00994DCA"/>
    <w:rsid w:val="009960EC"/>
    <w:rsid w:val="009970DD"/>
    <w:rsid w:val="00997CB2"/>
    <w:rsid w:val="009A009F"/>
    <w:rsid w:val="009A0A2D"/>
    <w:rsid w:val="009A0B65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39F"/>
    <w:rsid w:val="009B3AC2"/>
    <w:rsid w:val="009B41EE"/>
    <w:rsid w:val="009B4DF4"/>
    <w:rsid w:val="009B564E"/>
    <w:rsid w:val="009B5DD3"/>
    <w:rsid w:val="009B5FF0"/>
    <w:rsid w:val="009B6325"/>
    <w:rsid w:val="009B7744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6CF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0AB"/>
    <w:rsid w:val="009E068F"/>
    <w:rsid w:val="009E14E0"/>
    <w:rsid w:val="009E1A93"/>
    <w:rsid w:val="009E1AB7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342"/>
    <w:rsid w:val="009F1E46"/>
    <w:rsid w:val="009F2D96"/>
    <w:rsid w:val="009F344F"/>
    <w:rsid w:val="009F3D66"/>
    <w:rsid w:val="009F45F8"/>
    <w:rsid w:val="009F549A"/>
    <w:rsid w:val="009F7C9B"/>
    <w:rsid w:val="009F7D1D"/>
    <w:rsid w:val="00A0105A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05ECA"/>
    <w:rsid w:val="00A10E3A"/>
    <w:rsid w:val="00A125D4"/>
    <w:rsid w:val="00A126EE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19"/>
    <w:rsid w:val="00A16C61"/>
    <w:rsid w:val="00A16CFD"/>
    <w:rsid w:val="00A16FA2"/>
    <w:rsid w:val="00A17A20"/>
    <w:rsid w:val="00A17B51"/>
    <w:rsid w:val="00A17F63"/>
    <w:rsid w:val="00A2193B"/>
    <w:rsid w:val="00A2275C"/>
    <w:rsid w:val="00A2351A"/>
    <w:rsid w:val="00A257CB"/>
    <w:rsid w:val="00A264A9"/>
    <w:rsid w:val="00A269E0"/>
    <w:rsid w:val="00A27785"/>
    <w:rsid w:val="00A278A1"/>
    <w:rsid w:val="00A30187"/>
    <w:rsid w:val="00A3045A"/>
    <w:rsid w:val="00A308EE"/>
    <w:rsid w:val="00A30B29"/>
    <w:rsid w:val="00A313CE"/>
    <w:rsid w:val="00A31A6B"/>
    <w:rsid w:val="00A31C7E"/>
    <w:rsid w:val="00A33BAA"/>
    <w:rsid w:val="00A3448A"/>
    <w:rsid w:val="00A35F16"/>
    <w:rsid w:val="00A36297"/>
    <w:rsid w:val="00A36782"/>
    <w:rsid w:val="00A375CA"/>
    <w:rsid w:val="00A404E5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3334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48D4"/>
    <w:rsid w:val="00A657D7"/>
    <w:rsid w:val="00A65A2B"/>
    <w:rsid w:val="00A660AC"/>
    <w:rsid w:val="00A6764A"/>
    <w:rsid w:val="00A67E6C"/>
    <w:rsid w:val="00A70360"/>
    <w:rsid w:val="00A71324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2FD5"/>
    <w:rsid w:val="00A93AE5"/>
    <w:rsid w:val="00A9433C"/>
    <w:rsid w:val="00A9442A"/>
    <w:rsid w:val="00A94F4B"/>
    <w:rsid w:val="00A95D9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C62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27"/>
    <w:rsid w:val="00AC2473"/>
    <w:rsid w:val="00AC2613"/>
    <w:rsid w:val="00AC2ECD"/>
    <w:rsid w:val="00AC2F7D"/>
    <w:rsid w:val="00AC3119"/>
    <w:rsid w:val="00AC4658"/>
    <w:rsid w:val="00AC465B"/>
    <w:rsid w:val="00AC49FB"/>
    <w:rsid w:val="00AC4B07"/>
    <w:rsid w:val="00AC4F6F"/>
    <w:rsid w:val="00AC5439"/>
    <w:rsid w:val="00AC5A10"/>
    <w:rsid w:val="00AC7789"/>
    <w:rsid w:val="00AC7F79"/>
    <w:rsid w:val="00AD0AA3"/>
    <w:rsid w:val="00AD0D33"/>
    <w:rsid w:val="00AD3379"/>
    <w:rsid w:val="00AD3A6D"/>
    <w:rsid w:val="00AD3F94"/>
    <w:rsid w:val="00AD456F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AF4564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06BBC"/>
    <w:rsid w:val="00B06C94"/>
    <w:rsid w:val="00B1138C"/>
    <w:rsid w:val="00B1174B"/>
    <w:rsid w:val="00B13F82"/>
    <w:rsid w:val="00B148B7"/>
    <w:rsid w:val="00B157F9"/>
    <w:rsid w:val="00B15F72"/>
    <w:rsid w:val="00B1619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ACD"/>
    <w:rsid w:val="00B2670D"/>
    <w:rsid w:val="00B2763F"/>
    <w:rsid w:val="00B279B0"/>
    <w:rsid w:val="00B27AAC"/>
    <w:rsid w:val="00B30929"/>
    <w:rsid w:val="00B3130B"/>
    <w:rsid w:val="00B31806"/>
    <w:rsid w:val="00B35F19"/>
    <w:rsid w:val="00B36A76"/>
    <w:rsid w:val="00B36F5B"/>
    <w:rsid w:val="00B372AA"/>
    <w:rsid w:val="00B3745E"/>
    <w:rsid w:val="00B40445"/>
    <w:rsid w:val="00B41888"/>
    <w:rsid w:val="00B41F2D"/>
    <w:rsid w:val="00B435A9"/>
    <w:rsid w:val="00B4467C"/>
    <w:rsid w:val="00B45308"/>
    <w:rsid w:val="00B45A52"/>
    <w:rsid w:val="00B46175"/>
    <w:rsid w:val="00B53E0B"/>
    <w:rsid w:val="00B53F90"/>
    <w:rsid w:val="00B552BF"/>
    <w:rsid w:val="00B56376"/>
    <w:rsid w:val="00B56474"/>
    <w:rsid w:val="00B57BDF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009D"/>
    <w:rsid w:val="00B80141"/>
    <w:rsid w:val="00B81012"/>
    <w:rsid w:val="00B8142C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21"/>
    <w:rsid w:val="00B93B59"/>
    <w:rsid w:val="00B9406A"/>
    <w:rsid w:val="00B94990"/>
    <w:rsid w:val="00B94AED"/>
    <w:rsid w:val="00B97C74"/>
    <w:rsid w:val="00B97F85"/>
    <w:rsid w:val="00BA2280"/>
    <w:rsid w:val="00BA2A08"/>
    <w:rsid w:val="00BA36FB"/>
    <w:rsid w:val="00BA4847"/>
    <w:rsid w:val="00BA5449"/>
    <w:rsid w:val="00BA5583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B7F8D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8AC"/>
    <w:rsid w:val="00BD4F75"/>
    <w:rsid w:val="00BD598E"/>
    <w:rsid w:val="00BD5A79"/>
    <w:rsid w:val="00BD5F1A"/>
    <w:rsid w:val="00BD66CC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1C73"/>
    <w:rsid w:val="00BF2DEE"/>
    <w:rsid w:val="00BF2E47"/>
    <w:rsid w:val="00BF2F32"/>
    <w:rsid w:val="00BF3206"/>
    <w:rsid w:val="00BF3279"/>
    <w:rsid w:val="00BF4A0B"/>
    <w:rsid w:val="00BF55C4"/>
    <w:rsid w:val="00BF64ED"/>
    <w:rsid w:val="00BF74C7"/>
    <w:rsid w:val="00BF7642"/>
    <w:rsid w:val="00BF7D06"/>
    <w:rsid w:val="00C00FED"/>
    <w:rsid w:val="00C015F1"/>
    <w:rsid w:val="00C01F33"/>
    <w:rsid w:val="00C02A4C"/>
    <w:rsid w:val="00C02CC6"/>
    <w:rsid w:val="00C0349E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07E52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4C38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D47"/>
    <w:rsid w:val="00C32DBA"/>
    <w:rsid w:val="00C33B33"/>
    <w:rsid w:val="00C33DD3"/>
    <w:rsid w:val="00C3719D"/>
    <w:rsid w:val="00C379A1"/>
    <w:rsid w:val="00C434C3"/>
    <w:rsid w:val="00C44115"/>
    <w:rsid w:val="00C4445A"/>
    <w:rsid w:val="00C4451C"/>
    <w:rsid w:val="00C46B05"/>
    <w:rsid w:val="00C46C1A"/>
    <w:rsid w:val="00C4762D"/>
    <w:rsid w:val="00C47944"/>
    <w:rsid w:val="00C47E05"/>
    <w:rsid w:val="00C47FAC"/>
    <w:rsid w:val="00C515D7"/>
    <w:rsid w:val="00C51E75"/>
    <w:rsid w:val="00C525E5"/>
    <w:rsid w:val="00C5343E"/>
    <w:rsid w:val="00C53CD7"/>
    <w:rsid w:val="00C54995"/>
    <w:rsid w:val="00C54D41"/>
    <w:rsid w:val="00C55C18"/>
    <w:rsid w:val="00C601ED"/>
    <w:rsid w:val="00C60783"/>
    <w:rsid w:val="00C60CBA"/>
    <w:rsid w:val="00C62371"/>
    <w:rsid w:val="00C62558"/>
    <w:rsid w:val="00C641E4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277F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28F8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A7671"/>
    <w:rsid w:val="00CB1945"/>
    <w:rsid w:val="00CB1C00"/>
    <w:rsid w:val="00CB1E33"/>
    <w:rsid w:val="00CB1F63"/>
    <w:rsid w:val="00CB29BE"/>
    <w:rsid w:val="00CB3AE2"/>
    <w:rsid w:val="00CB4941"/>
    <w:rsid w:val="00CB4AA4"/>
    <w:rsid w:val="00CB4F8A"/>
    <w:rsid w:val="00CB5842"/>
    <w:rsid w:val="00CB5B06"/>
    <w:rsid w:val="00CB67B6"/>
    <w:rsid w:val="00CB6E47"/>
    <w:rsid w:val="00CB7170"/>
    <w:rsid w:val="00CB71B3"/>
    <w:rsid w:val="00CB7724"/>
    <w:rsid w:val="00CC040E"/>
    <w:rsid w:val="00CC0DA2"/>
    <w:rsid w:val="00CC111F"/>
    <w:rsid w:val="00CC127F"/>
    <w:rsid w:val="00CC130E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18A7"/>
    <w:rsid w:val="00CF1C22"/>
    <w:rsid w:val="00CF2420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17A10"/>
    <w:rsid w:val="00D20BC0"/>
    <w:rsid w:val="00D22B56"/>
    <w:rsid w:val="00D22ECE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5E1D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3D1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06A"/>
    <w:rsid w:val="00D652B5"/>
    <w:rsid w:val="00D66155"/>
    <w:rsid w:val="00D665B9"/>
    <w:rsid w:val="00D66B36"/>
    <w:rsid w:val="00D6712A"/>
    <w:rsid w:val="00D67AEC"/>
    <w:rsid w:val="00D67CCC"/>
    <w:rsid w:val="00D67D01"/>
    <w:rsid w:val="00D708B0"/>
    <w:rsid w:val="00D71482"/>
    <w:rsid w:val="00D71678"/>
    <w:rsid w:val="00D718DE"/>
    <w:rsid w:val="00D71D0A"/>
    <w:rsid w:val="00D726A2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17E9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9FA"/>
    <w:rsid w:val="00D87E8B"/>
    <w:rsid w:val="00D9196D"/>
    <w:rsid w:val="00D92982"/>
    <w:rsid w:val="00D9433E"/>
    <w:rsid w:val="00D94C35"/>
    <w:rsid w:val="00D94E97"/>
    <w:rsid w:val="00D9541E"/>
    <w:rsid w:val="00D95501"/>
    <w:rsid w:val="00DA04FC"/>
    <w:rsid w:val="00DA0F2F"/>
    <w:rsid w:val="00DA1CF0"/>
    <w:rsid w:val="00DA2184"/>
    <w:rsid w:val="00DA24D7"/>
    <w:rsid w:val="00DA305E"/>
    <w:rsid w:val="00DA3C72"/>
    <w:rsid w:val="00DA4538"/>
    <w:rsid w:val="00DA503B"/>
    <w:rsid w:val="00DA5417"/>
    <w:rsid w:val="00DA56E8"/>
    <w:rsid w:val="00DA59C5"/>
    <w:rsid w:val="00DA5F21"/>
    <w:rsid w:val="00DB0A9F"/>
    <w:rsid w:val="00DB171B"/>
    <w:rsid w:val="00DB202F"/>
    <w:rsid w:val="00DB3535"/>
    <w:rsid w:val="00DB377D"/>
    <w:rsid w:val="00DB4C35"/>
    <w:rsid w:val="00DB5339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16E"/>
    <w:rsid w:val="00DC53CC"/>
    <w:rsid w:val="00DC53EF"/>
    <w:rsid w:val="00DC6C3C"/>
    <w:rsid w:val="00DC77F2"/>
    <w:rsid w:val="00DC7F93"/>
    <w:rsid w:val="00DD05F4"/>
    <w:rsid w:val="00DD0CB7"/>
    <w:rsid w:val="00DD42D8"/>
    <w:rsid w:val="00DD5EF8"/>
    <w:rsid w:val="00DD629A"/>
    <w:rsid w:val="00DD7BA9"/>
    <w:rsid w:val="00DE0CD9"/>
    <w:rsid w:val="00DE1F9C"/>
    <w:rsid w:val="00DE2047"/>
    <w:rsid w:val="00DE324F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84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0A0"/>
    <w:rsid w:val="00E05C7A"/>
    <w:rsid w:val="00E110E7"/>
    <w:rsid w:val="00E11B20"/>
    <w:rsid w:val="00E11C70"/>
    <w:rsid w:val="00E125FC"/>
    <w:rsid w:val="00E12C5B"/>
    <w:rsid w:val="00E13136"/>
    <w:rsid w:val="00E148D3"/>
    <w:rsid w:val="00E149B1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364B"/>
    <w:rsid w:val="00E25282"/>
    <w:rsid w:val="00E2584F"/>
    <w:rsid w:val="00E258E7"/>
    <w:rsid w:val="00E25AEF"/>
    <w:rsid w:val="00E2608B"/>
    <w:rsid w:val="00E26441"/>
    <w:rsid w:val="00E2780B"/>
    <w:rsid w:val="00E27DD2"/>
    <w:rsid w:val="00E30B5A"/>
    <w:rsid w:val="00E3123D"/>
    <w:rsid w:val="00E31461"/>
    <w:rsid w:val="00E31D43"/>
    <w:rsid w:val="00E323DB"/>
    <w:rsid w:val="00E32608"/>
    <w:rsid w:val="00E33D67"/>
    <w:rsid w:val="00E34055"/>
    <w:rsid w:val="00E34188"/>
    <w:rsid w:val="00E34987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400"/>
    <w:rsid w:val="00E446F1"/>
    <w:rsid w:val="00E44C4C"/>
    <w:rsid w:val="00E45151"/>
    <w:rsid w:val="00E460B2"/>
    <w:rsid w:val="00E46886"/>
    <w:rsid w:val="00E477FB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2CDD"/>
    <w:rsid w:val="00E63838"/>
    <w:rsid w:val="00E63D05"/>
    <w:rsid w:val="00E64396"/>
    <w:rsid w:val="00E64434"/>
    <w:rsid w:val="00E64B80"/>
    <w:rsid w:val="00E652A0"/>
    <w:rsid w:val="00E6582A"/>
    <w:rsid w:val="00E67C51"/>
    <w:rsid w:val="00E67D68"/>
    <w:rsid w:val="00E707F9"/>
    <w:rsid w:val="00E709FB"/>
    <w:rsid w:val="00E716C2"/>
    <w:rsid w:val="00E72284"/>
    <w:rsid w:val="00E72EFC"/>
    <w:rsid w:val="00E73828"/>
    <w:rsid w:val="00E745DC"/>
    <w:rsid w:val="00E74D51"/>
    <w:rsid w:val="00E7523A"/>
    <w:rsid w:val="00E75434"/>
    <w:rsid w:val="00E758EC"/>
    <w:rsid w:val="00E76E65"/>
    <w:rsid w:val="00E77546"/>
    <w:rsid w:val="00E77F4A"/>
    <w:rsid w:val="00E80840"/>
    <w:rsid w:val="00E80B4C"/>
    <w:rsid w:val="00E80F77"/>
    <w:rsid w:val="00E8234C"/>
    <w:rsid w:val="00E82911"/>
    <w:rsid w:val="00E839CF"/>
    <w:rsid w:val="00E83AA9"/>
    <w:rsid w:val="00E84714"/>
    <w:rsid w:val="00E851F9"/>
    <w:rsid w:val="00E85928"/>
    <w:rsid w:val="00E85CF1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220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2B3B"/>
    <w:rsid w:val="00EB39AA"/>
    <w:rsid w:val="00EB4D80"/>
    <w:rsid w:val="00EB4EA2"/>
    <w:rsid w:val="00EB57E4"/>
    <w:rsid w:val="00EB7840"/>
    <w:rsid w:val="00EB7A12"/>
    <w:rsid w:val="00EC15B6"/>
    <w:rsid w:val="00EC1670"/>
    <w:rsid w:val="00EC2214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6AEF"/>
    <w:rsid w:val="00EC71CE"/>
    <w:rsid w:val="00EC71D3"/>
    <w:rsid w:val="00EC77A7"/>
    <w:rsid w:val="00ED04E1"/>
    <w:rsid w:val="00ED1006"/>
    <w:rsid w:val="00ED36FA"/>
    <w:rsid w:val="00ED3F8A"/>
    <w:rsid w:val="00ED5E1D"/>
    <w:rsid w:val="00ED77C8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2CD5"/>
    <w:rsid w:val="00EF4780"/>
    <w:rsid w:val="00EF4820"/>
    <w:rsid w:val="00EF4AA8"/>
    <w:rsid w:val="00EF5015"/>
    <w:rsid w:val="00EF55D8"/>
    <w:rsid w:val="00EF5787"/>
    <w:rsid w:val="00EF59B8"/>
    <w:rsid w:val="00EF60D0"/>
    <w:rsid w:val="00EF6288"/>
    <w:rsid w:val="00EF62AB"/>
    <w:rsid w:val="00EF7A74"/>
    <w:rsid w:val="00F009DA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07DE0"/>
    <w:rsid w:val="00F10228"/>
    <w:rsid w:val="00F10629"/>
    <w:rsid w:val="00F1189E"/>
    <w:rsid w:val="00F12225"/>
    <w:rsid w:val="00F13226"/>
    <w:rsid w:val="00F14109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0B0A"/>
    <w:rsid w:val="00F313D6"/>
    <w:rsid w:val="00F3278F"/>
    <w:rsid w:val="00F32F2E"/>
    <w:rsid w:val="00F33B9D"/>
    <w:rsid w:val="00F35EF1"/>
    <w:rsid w:val="00F37D47"/>
    <w:rsid w:val="00F37E63"/>
    <w:rsid w:val="00F40146"/>
    <w:rsid w:val="00F40F0C"/>
    <w:rsid w:val="00F41037"/>
    <w:rsid w:val="00F419C2"/>
    <w:rsid w:val="00F41D9F"/>
    <w:rsid w:val="00F43D10"/>
    <w:rsid w:val="00F450A7"/>
    <w:rsid w:val="00F4766C"/>
    <w:rsid w:val="00F47B0E"/>
    <w:rsid w:val="00F47C89"/>
    <w:rsid w:val="00F502C2"/>
    <w:rsid w:val="00F5060E"/>
    <w:rsid w:val="00F507D1"/>
    <w:rsid w:val="00F50CD0"/>
    <w:rsid w:val="00F51802"/>
    <w:rsid w:val="00F519CE"/>
    <w:rsid w:val="00F51ADA"/>
    <w:rsid w:val="00F51BD0"/>
    <w:rsid w:val="00F53384"/>
    <w:rsid w:val="00F533CD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14F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0F30"/>
    <w:rsid w:val="00F711B7"/>
    <w:rsid w:val="00F712EB"/>
    <w:rsid w:val="00F71E50"/>
    <w:rsid w:val="00F71F69"/>
    <w:rsid w:val="00F72B72"/>
    <w:rsid w:val="00F72C7F"/>
    <w:rsid w:val="00F72D03"/>
    <w:rsid w:val="00F730ED"/>
    <w:rsid w:val="00F73190"/>
    <w:rsid w:val="00F73614"/>
    <w:rsid w:val="00F73E5A"/>
    <w:rsid w:val="00F7434E"/>
    <w:rsid w:val="00F748DE"/>
    <w:rsid w:val="00F74BB9"/>
    <w:rsid w:val="00F74FDE"/>
    <w:rsid w:val="00F75582"/>
    <w:rsid w:val="00F76EFA"/>
    <w:rsid w:val="00F77D4E"/>
    <w:rsid w:val="00F804BE"/>
    <w:rsid w:val="00F80A2C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1AB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6EF"/>
    <w:rsid w:val="00FB29E7"/>
    <w:rsid w:val="00FB2E05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09FB"/>
    <w:rsid w:val="00FC0B13"/>
    <w:rsid w:val="00FC17EA"/>
    <w:rsid w:val="00FC247A"/>
    <w:rsid w:val="00FC3AC5"/>
    <w:rsid w:val="00FC536B"/>
    <w:rsid w:val="00FC58B2"/>
    <w:rsid w:val="00FC7429"/>
    <w:rsid w:val="00FC7433"/>
    <w:rsid w:val="00FC7651"/>
    <w:rsid w:val="00FD07F6"/>
    <w:rsid w:val="00FD0EF6"/>
    <w:rsid w:val="00FD1263"/>
    <w:rsid w:val="00FD1359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E19"/>
    <w:rsid w:val="00FE1F5A"/>
    <w:rsid w:val="00FE2365"/>
    <w:rsid w:val="00FE247B"/>
    <w:rsid w:val="00FE37D7"/>
    <w:rsid w:val="00FE40B1"/>
    <w:rsid w:val="00FE48B1"/>
    <w:rsid w:val="00FE4C7B"/>
    <w:rsid w:val="00FE658D"/>
    <w:rsid w:val="00FE6904"/>
    <w:rsid w:val="00FE7336"/>
    <w:rsid w:val="00FE787C"/>
    <w:rsid w:val="00FE7BA6"/>
    <w:rsid w:val="00FF1078"/>
    <w:rsid w:val="00FF185F"/>
    <w:rsid w:val="00FF4156"/>
    <w:rsid w:val="00FF45A5"/>
    <w:rsid w:val="00FF4D21"/>
    <w:rsid w:val="00FF5581"/>
    <w:rsid w:val="00FF5C91"/>
    <w:rsid w:val="00FF71BD"/>
    <w:rsid w:val="00FF7DCB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1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741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741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410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7410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741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410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410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41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4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410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41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7410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37410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410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4106"/>
    <w:pPr>
      <w:ind w:left="1418" w:hanging="1418"/>
    </w:pPr>
  </w:style>
  <w:style w:type="paragraph" w:styleId="TOC3">
    <w:name w:val="toc 3"/>
    <w:basedOn w:val="TOC2"/>
    <w:semiHidden/>
    <w:rsid w:val="00374106"/>
    <w:pPr>
      <w:ind w:left="1134" w:hanging="1134"/>
    </w:pPr>
  </w:style>
  <w:style w:type="paragraph" w:styleId="TOC2">
    <w:name w:val="toc 2"/>
    <w:basedOn w:val="TOC1"/>
    <w:semiHidden/>
    <w:rsid w:val="0037410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4106"/>
    <w:pPr>
      <w:ind w:left="284"/>
    </w:pPr>
  </w:style>
  <w:style w:type="paragraph" w:styleId="Index1">
    <w:name w:val="index 1"/>
    <w:basedOn w:val="Normal"/>
    <w:semiHidden/>
    <w:rsid w:val="00374106"/>
    <w:pPr>
      <w:keepLines/>
      <w:spacing w:after="0"/>
    </w:pPr>
  </w:style>
  <w:style w:type="paragraph" w:styleId="DocumentMap">
    <w:name w:val="Document Map"/>
    <w:basedOn w:val="Normal"/>
    <w:semiHidden/>
    <w:rsid w:val="003741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4106"/>
    <w:pPr>
      <w:ind w:left="851"/>
    </w:pPr>
  </w:style>
  <w:style w:type="paragraph" w:styleId="ListNumber">
    <w:name w:val="List Number"/>
    <w:basedOn w:val="List"/>
    <w:rsid w:val="00374106"/>
  </w:style>
  <w:style w:type="paragraph" w:styleId="List">
    <w:name w:val="List"/>
    <w:basedOn w:val="Normal"/>
    <w:rsid w:val="00374106"/>
    <w:pPr>
      <w:ind w:left="568" w:hanging="284"/>
    </w:pPr>
  </w:style>
  <w:style w:type="paragraph" w:styleId="Header">
    <w:name w:val="header"/>
    <w:rsid w:val="0037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410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410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7410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74106"/>
    <w:pPr>
      <w:ind w:left="1418" w:hanging="1418"/>
    </w:pPr>
  </w:style>
  <w:style w:type="paragraph" w:styleId="TOC6">
    <w:name w:val="toc 6"/>
    <w:basedOn w:val="TOC5"/>
    <w:next w:val="Normal"/>
    <w:semiHidden/>
    <w:rsid w:val="00374106"/>
    <w:pPr>
      <w:ind w:left="1985" w:hanging="1985"/>
    </w:pPr>
  </w:style>
  <w:style w:type="paragraph" w:styleId="TOC7">
    <w:name w:val="toc 7"/>
    <w:basedOn w:val="TOC6"/>
    <w:next w:val="Normal"/>
    <w:semiHidden/>
    <w:rsid w:val="00374106"/>
    <w:pPr>
      <w:ind w:left="2268" w:hanging="2268"/>
    </w:pPr>
  </w:style>
  <w:style w:type="paragraph" w:styleId="ListBullet2">
    <w:name w:val="List Bullet 2"/>
    <w:basedOn w:val="ListBullet"/>
    <w:rsid w:val="00374106"/>
    <w:pPr>
      <w:numPr>
        <w:numId w:val="6"/>
      </w:numPr>
    </w:pPr>
  </w:style>
  <w:style w:type="paragraph" w:styleId="ListBullet">
    <w:name w:val="List Bullet"/>
    <w:basedOn w:val="BodyText"/>
    <w:rsid w:val="00374106"/>
    <w:pPr>
      <w:numPr>
        <w:numId w:val="5"/>
      </w:numPr>
    </w:pPr>
  </w:style>
  <w:style w:type="paragraph" w:styleId="ListBullet3">
    <w:name w:val="List Bullet 3"/>
    <w:basedOn w:val="ListBullet2"/>
    <w:rsid w:val="00374106"/>
    <w:pPr>
      <w:numPr>
        <w:numId w:val="7"/>
      </w:numPr>
    </w:pPr>
  </w:style>
  <w:style w:type="paragraph" w:customStyle="1" w:styleId="EQ">
    <w:name w:val="EQ"/>
    <w:basedOn w:val="Normal"/>
    <w:next w:val="Normal"/>
    <w:rsid w:val="0037410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4106"/>
    <w:pPr>
      <w:ind w:left="851"/>
    </w:pPr>
  </w:style>
  <w:style w:type="paragraph" w:styleId="List3">
    <w:name w:val="List 3"/>
    <w:basedOn w:val="List2"/>
    <w:rsid w:val="00374106"/>
    <w:pPr>
      <w:ind w:left="1135"/>
    </w:pPr>
  </w:style>
  <w:style w:type="paragraph" w:styleId="List4">
    <w:name w:val="List 4"/>
    <w:basedOn w:val="List3"/>
    <w:rsid w:val="00374106"/>
    <w:pPr>
      <w:ind w:left="1418"/>
    </w:pPr>
  </w:style>
  <w:style w:type="paragraph" w:styleId="List5">
    <w:name w:val="List 5"/>
    <w:basedOn w:val="List4"/>
    <w:rsid w:val="00374106"/>
    <w:pPr>
      <w:ind w:left="1702"/>
    </w:pPr>
  </w:style>
  <w:style w:type="paragraph" w:customStyle="1" w:styleId="EditorsNote">
    <w:name w:val="Editor's Note"/>
    <w:basedOn w:val="Normal"/>
    <w:rsid w:val="0037410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4106"/>
    <w:pPr>
      <w:numPr>
        <w:numId w:val="8"/>
      </w:numPr>
    </w:pPr>
  </w:style>
  <w:style w:type="paragraph" w:styleId="ListBullet5">
    <w:name w:val="List Bullet 5"/>
    <w:basedOn w:val="ListBullet4"/>
    <w:rsid w:val="00374106"/>
    <w:pPr>
      <w:numPr>
        <w:numId w:val="4"/>
      </w:numPr>
    </w:pPr>
  </w:style>
  <w:style w:type="paragraph" w:styleId="Footer">
    <w:name w:val="footer"/>
    <w:basedOn w:val="Header"/>
    <w:semiHidden/>
    <w:rsid w:val="0037410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74106"/>
    <w:pPr>
      <w:numPr>
        <w:numId w:val="2"/>
      </w:numPr>
    </w:pPr>
  </w:style>
  <w:style w:type="paragraph" w:styleId="BalloonText">
    <w:name w:val="Balloon Text"/>
    <w:basedOn w:val="Normal"/>
    <w:semiHidden/>
    <w:rsid w:val="0037410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4106"/>
  </w:style>
  <w:style w:type="paragraph" w:styleId="BodyText">
    <w:name w:val="Body Text"/>
    <w:basedOn w:val="Normal"/>
    <w:link w:val="BodyTextChar"/>
    <w:qFormat/>
    <w:rsid w:val="00374106"/>
  </w:style>
  <w:style w:type="character" w:styleId="Hyperlink">
    <w:name w:val="Hyperlink"/>
    <w:uiPriority w:val="99"/>
    <w:rsid w:val="00374106"/>
    <w:rPr>
      <w:color w:val="0000FF"/>
      <w:u w:val="single"/>
      <w:lang w:val="en-GB"/>
    </w:rPr>
  </w:style>
  <w:style w:type="character" w:styleId="FollowedHyperlink">
    <w:name w:val="FollowedHyperlink"/>
    <w:semiHidden/>
    <w:rsid w:val="00374106"/>
    <w:rPr>
      <w:color w:val="FF0000"/>
      <w:u w:val="single"/>
    </w:rPr>
  </w:style>
  <w:style w:type="character" w:styleId="CommentReference">
    <w:name w:val="annotation reference"/>
    <w:rsid w:val="00374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4106"/>
  </w:style>
  <w:style w:type="paragraph" w:styleId="CommentSubject">
    <w:name w:val="annotation subject"/>
    <w:basedOn w:val="CommentText"/>
    <w:next w:val="CommentText"/>
    <w:semiHidden/>
    <w:rsid w:val="00374106"/>
    <w:rPr>
      <w:b/>
      <w:bCs/>
    </w:rPr>
  </w:style>
  <w:style w:type="character" w:customStyle="1" w:styleId="Heading1Char">
    <w:name w:val="Heading 1 Char"/>
    <w:link w:val="Heading1"/>
    <w:rsid w:val="0037410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37410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7410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410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410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74106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410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7410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410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4106"/>
    <w:pPr>
      <w:spacing w:after="0"/>
    </w:pPr>
  </w:style>
  <w:style w:type="paragraph" w:customStyle="1" w:styleId="TAL">
    <w:name w:val="TAL"/>
    <w:basedOn w:val="Normal"/>
    <w:link w:val="TALChar"/>
    <w:rsid w:val="0037410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74106"/>
    <w:pPr>
      <w:jc w:val="center"/>
    </w:pPr>
  </w:style>
  <w:style w:type="paragraph" w:customStyle="1" w:styleId="TAH">
    <w:name w:val="TAH"/>
    <w:basedOn w:val="TAC"/>
    <w:link w:val="TAHCar"/>
    <w:rsid w:val="00374106"/>
    <w:rPr>
      <w:b/>
    </w:rPr>
  </w:style>
  <w:style w:type="paragraph" w:customStyle="1" w:styleId="TAN">
    <w:name w:val="TAN"/>
    <w:basedOn w:val="TAL"/>
    <w:rsid w:val="00374106"/>
    <w:pPr>
      <w:ind w:left="851" w:hanging="851"/>
    </w:pPr>
  </w:style>
  <w:style w:type="paragraph" w:customStyle="1" w:styleId="TAR">
    <w:name w:val="TAR"/>
    <w:basedOn w:val="TAL"/>
    <w:rsid w:val="00374106"/>
    <w:pPr>
      <w:jc w:val="right"/>
    </w:pPr>
  </w:style>
  <w:style w:type="paragraph" w:customStyle="1" w:styleId="TH">
    <w:name w:val="TH"/>
    <w:basedOn w:val="Normal"/>
    <w:link w:val="THChar"/>
    <w:rsid w:val="0037410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41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410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4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4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4106"/>
  </w:style>
  <w:style w:type="paragraph" w:customStyle="1" w:styleId="ZH">
    <w:name w:val="ZH"/>
    <w:rsid w:val="00374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4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41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4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106"/>
    <w:pPr>
      <w:framePr w:wrap="notBeside" w:y="16161"/>
    </w:pPr>
  </w:style>
  <w:style w:type="paragraph" w:customStyle="1" w:styleId="FP">
    <w:name w:val="FP"/>
    <w:basedOn w:val="Normal"/>
    <w:rsid w:val="0037410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410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410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74106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CB3AE2"/>
    <w:rPr>
      <w:rFonts w:ascii="Times New Roman" w:hAnsi="Times New Roman"/>
      <w:sz w:val="18"/>
      <w:lang w:val="en-GB"/>
    </w:rPr>
  </w:style>
  <w:style w:type="character" w:customStyle="1" w:styleId="Heading2Char">
    <w:name w:val="Heading 2 Char"/>
    <w:link w:val="Heading2"/>
    <w:rsid w:val="00DD7BA9"/>
    <w:rPr>
      <w:rFonts w:ascii="Arial" w:hAnsi="Arial" w:cs="Arial"/>
      <w:sz w:val="28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D76765-7651-45A7-BC74-B14B5F6FE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B74559-AB35-4968-97C6-C7133134F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12</TotalTime>
  <Pages>1</Pages>
  <Words>163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21</cp:revision>
  <cp:lastPrinted>2008-01-31T15:09:00Z</cp:lastPrinted>
  <dcterms:created xsi:type="dcterms:W3CDTF">2019-05-03T11:48:00Z</dcterms:created>
  <dcterms:modified xsi:type="dcterms:W3CDTF">2019-05-03T19:02:00Z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1e9bf1cf-7dc4-4656-b173-6f22c25040ed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4">
    <vt:lpwstr>395,202</vt:lpwstr>
  </property>
  <property fmtid="{D5CDD505-2E9C-101B-9397-08002B2CF9AE}" pid="15" name="AuthorIds_UIVersion_6">
    <vt:lpwstr>206</vt:lpwstr>
  </property>
</Properties>
</file>